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91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0369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bookmarkStart w:id="12" w:name="_GoBack"/>
            <w:bookmarkEnd w:id="12"/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75510019"/>
      <w:bookmarkStart w:id="5" w:name="_Toc58499579"/>
      <w:bookmarkStart w:id="6" w:name="_Toc36713251"/>
      <w:bookmarkStart w:id="7" w:name="_Toc106878157"/>
      <w:bookmarkStart w:id="8" w:name="_Toc52217967"/>
      <w:bookmarkStart w:id="9" w:name="_Toc36713654"/>
      <w:bookmarkStart w:id="10" w:name="_Toc100158405"/>
      <w:bookmarkStart w:id="11" w:name="_Toc68538436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p>
      <w:r>
        <w:rPr>
          <w:rFonts w:hint="eastAsia"/>
        </w:rPr>
        <w:t>This Jumbo CR is reserved and waiting for potential inputs during RAN5#10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</w:rPr>
        <w:t xml:space="preserve"> meeting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9102932"/>
    <w:rsid w:val="091E7B3D"/>
    <w:rsid w:val="0B0F7F19"/>
    <w:rsid w:val="0BAA45FB"/>
    <w:rsid w:val="0F324028"/>
    <w:rsid w:val="107427D1"/>
    <w:rsid w:val="12824CDC"/>
    <w:rsid w:val="13D26C95"/>
    <w:rsid w:val="15EC02F8"/>
    <w:rsid w:val="17891B46"/>
    <w:rsid w:val="17F929B9"/>
    <w:rsid w:val="18D07C10"/>
    <w:rsid w:val="19255ADE"/>
    <w:rsid w:val="1AAD1691"/>
    <w:rsid w:val="1D02605D"/>
    <w:rsid w:val="1E6118E6"/>
    <w:rsid w:val="1E6D793A"/>
    <w:rsid w:val="2028170F"/>
    <w:rsid w:val="230A5D86"/>
    <w:rsid w:val="242F7F70"/>
    <w:rsid w:val="243949FD"/>
    <w:rsid w:val="25324CB5"/>
    <w:rsid w:val="254B4E0F"/>
    <w:rsid w:val="27E437C3"/>
    <w:rsid w:val="2855049D"/>
    <w:rsid w:val="28AA0A00"/>
    <w:rsid w:val="28B71423"/>
    <w:rsid w:val="2C7212B2"/>
    <w:rsid w:val="2E242EEE"/>
    <w:rsid w:val="2E3C4BA1"/>
    <w:rsid w:val="308555EF"/>
    <w:rsid w:val="30B71EB6"/>
    <w:rsid w:val="31887CDA"/>
    <w:rsid w:val="32C41FF6"/>
    <w:rsid w:val="32C6109F"/>
    <w:rsid w:val="35586FA3"/>
    <w:rsid w:val="372D3573"/>
    <w:rsid w:val="38B41DC7"/>
    <w:rsid w:val="397E676E"/>
    <w:rsid w:val="3BF167A4"/>
    <w:rsid w:val="3CAF66CF"/>
    <w:rsid w:val="3CF724C5"/>
    <w:rsid w:val="3E1E032D"/>
    <w:rsid w:val="420962E0"/>
    <w:rsid w:val="434A2E4B"/>
    <w:rsid w:val="43C225AE"/>
    <w:rsid w:val="445B0FE6"/>
    <w:rsid w:val="44A96401"/>
    <w:rsid w:val="45B20E0D"/>
    <w:rsid w:val="463C644B"/>
    <w:rsid w:val="4838713F"/>
    <w:rsid w:val="4873526F"/>
    <w:rsid w:val="48F4130F"/>
    <w:rsid w:val="4B545B34"/>
    <w:rsid w:val="52E252E4"/>
    <w:rsid w:val="54D06C5B"/>
    <w:rsid w:val="556D519C"/>
    <w:rsid w:val="59C90C3C"/>
    <w:rsid w:val="5A6114F6"/>
    <w:rsid w:val="5CA75543"/>
    <w:rsid w:val="60150909"/>
    <w:rsid w:val="609403D9"/>
    <w:rsid w:val="614E7E11"/>
    <w:rsid w:val="615272ED"/>
    <w:rsid w:val="64651DD1"/>
    <w:rsid w:val="65A77E0C"/>
    <w:rsid w:val="68414802"/>
    <w:rsid w:val="692570C1"/>
    <w:rsid w:val="6A6D0D89"/>
    <w:rsid w:val="6B080BCD"/>
    <w:rsid w:val="6C3F68A6"/>
    <w:rsid w:val="6F244046"/>
    <w:rsid w:val="6FF3119B"/>
    <w:rsid w:val="71FB703C"/>
    <w:rsid w:val="72E56B97"/>
    <w:rsid w:val="7439292E"/>
    <w:rsid w:val="755B7BB5"/>
    <w:rsid w:val="75BB6829"/>
    <w:rsid w:val="768B6F41"/>
    <w:rsid w:val="76DE1921"/>
    <w:rsid w:val="78A70F68"/>
    <w:rsid w:val="78C10122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2024-01-31T04:14:27Z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